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634B3C81" w:rsidR="00693597" w:rsidRPr="0038761D" w:rsidRDefault="007807A2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07054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FA4E6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07054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74243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634B3C81" w:rsidR="00693597" w:rsidRPr="0038761D" w:rsidRDefault="007807A2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3</w:t>
                      </w:r>
                      <w:r w:rsidR="00070548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 w:rsidR="00FA4E6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 w:rsidR="00070548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9</w:t>
                      </w:r>
                      <w:r w:rsidR="0074243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44939388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31A6507" w14:textId="77777777" w:rsidR="000D4CE4" w:rsidRDefault="00E42F08" w:rsidP="0044227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Lieferung,</w:t>
            </w:r>
            <w:r w:rsidR="00512241">
              <w:rPr>
                <w:rFonts w:ascii="Arial" w:hAnsi="Arial"/>
                <w:sz w:val="22"/>
                <w:szCs w:val="22"/>
              </w:rPr>
              <w:t xml:space="preserve"> Inbetriebnahme und Einweisung</w:t>
            </w:r>
          </w:p>
          <w:p w14:paraId="22451F27" w14:textId="6AC9E4D2" w:rsidR="000D6D48" w:rsidRPr="00BE7F7F" w:rsidRDefault="00A670FE" w:rsidP="00442277">
            <w:pPr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von </w:t>
            </w:r>
            <w:r w:rsidR="00070548">
              <w:rPr>
                <w:rFonts w:ascii="Arial" w:hAnsi="Arial"/>
                <w:sz w:val="22"/>
                <w:szCs w:val="22"/>
              </w:rPr>
              <w:t>EMG-Systemen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3937070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2C7F7C98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386F43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7807A2">
              <w:rPr>
                <w:rFonts w:ascii="Arial" w:hAnsi="Arial"/>
                <w:sz w:val="22"/>
                <w:szCs w:val="22"/>
              </w:rPr>
              <w:t>5</w:t>
            </w:r>
            <w:r w:rsidR="00070548">
              <w:rPr>
                <w:rFonts w:ascii="Arial" w:hAnsi="Arial"/>
                <w:sz w:val="22"/>
                <w:szCs w:val="22"/>
              </w:rPr>
              <w:t>7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r w:rsidR="00F76F95">
        <w:rPr>
          <w:rFonts w:ascii="Arial Black" w:hAnsi="Arial Black"/>
          <w:sz w:val="18"/>
        </w:rPr>
        <w:t>aus folgenden</w:t>
      </w:r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0F15586F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81E"/>
    <w:rsid w:val="00070548"/>
    <w:rsid w:val="00082AE8"/>
    <w:rsid w:val="000A27DC"/>
    <w:rsid w:val="000B2254"/>
    <w:rsid w:val="000C0EE3"/>
    <w:rsid w:val="000C72CB"/>
    <w:rsid w:val="000D4CE4"/>
    <w:rsid w:val="000D6D48"/>
    <w:rsid w:val="000F1A04"/>
    <w:rsid w:val="00115F72"/>
    <w:rsid w:val="001574D1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74ED8"/>
    <w:rsid w:val="00380EF6"/>
    <w:rsid w:val="00386F43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56C5"/>
    <w:rsid w:val="00693597"/>
    <w:rsid w:val="006B06EA"/>
    <w:rsid w:val="006B5548"/>
    <w:rsid w:val="006C326E"/>
    <w:rsid w:val="006D0381"/>
    <w:rsid w:val="00703028"/>
    <w:rsid w:val="0072605E"/>
    <w:rsid w:val="0073792F"/>
    <w:rsid w:val="00742439"/>
    <w:rsid w:val="007464DB"/>
    <w:rsid w:val="00763C4A"/>
    <w:rsid w:val="00770A17"/>
    <w:rsid w:val="0077134F"/>
    <w:rsid w:val="007807A2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0FE"/>
    <w:rsid w:val="00A677DB"/>
    <w:rsid w:val="00AA029F"/>
    <w:rsid w:val="00AA3494"/>
    <w:rsid w:val="00B25229"/>
    <w:rsid w:val="00B3595D"/>
    <w:rsid w:val="00B626CD"/>
    <w:rsid w:val="00BD6B9A"/>
    <w:rsid w:val="00BE4FA1"/>
    <w:rsid w:val="00BE7F7F"/>
    <w:rsid w:val="00C07602"/>
    <w:rsid w:val="00C20763"/>
    <w:rsid w:val="00C3702E"/>
    <w:rsid w:val="00C81DCF"/>
    <w:rsid w:val="00C85152"/>
    <w:rsid w:val="00C966C8"/>
    <w:rsid w:val="00CB31DF"/>
    <w:rsid w:val="00D53080"/>
    <w:rsid w:val="00E42F08"/>
    <w:rsid w:val="00E75113"/>
    <w:rsid w:val="00E944E1"/>
    <w:rsid w:val="00EC596F"/>
    <w:rsid w:val="00EC6DB8"/>
    <w:rsid w:val="00ED3081"/>
    <w:rsid w:val="00EE7820"/>
    <w:rsid w:val="00F31CE2"/>
    <w:rsid w:val="00F619B0"/>
    <w:rsid w:val="00F76F95"/>
    <w:rsid w:val="00FA144C"/>
    <w:rsid w:val="00FA4E69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271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/>
  <cp:keywords/>
  <cp:lastModifiedBy>Bekermann, Tobias</cp:lastModifiedBy>
  <cp:revision>39</cp:revision>
  <cp:lastPrinted>2007-08-30T12:19:00Z</cp:lastPrinted>
  <dcterms:created xsi:type="dcterms:W3CDTF">2021-03-22T09:54:00Z</dcterms:created>
  <dcterms:modified xsi:type="dcterms:W3CDTF">2026-07-07T12:23:00Z</dcterms:modified>
</cp:coreProperties>
</file>